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BE05" w14:textId="5F3603DB" w:rsidR="00B81265" w:rsidRDefault="005776F5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  <w:r>
        <w:rPr>
          <w:rFonts w:asciiTheme="minorHAnsi" w:hAnsiTheme="minorHAnsi"/>
          <w:sz w:val="36"/>
          <w:szCs w:val="36"/>
        </w:rPr>
        <w:t>Vedlegg 3</w:t>
      </w:r>
    </w:p>
    <w:p w14:paraId="787B4AB8" w14:textId="31566CE8" w:rsidR="00110AA1" w:rsidRDefault="00110AA1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>Forpliktelseserklæring</w:t>
      </w:r>
    </w:p>
    <w:p w14:paraId="1F240421" w14:textId="14D011F6" w:rsidR="00444B44" w:rsidRDefault="00444B44" w:rsidP="0054400F"/>
    <w:p w14:paraId="22E16073" w14:textId="77777777" w:rsidR="008E5781" w:rsidRPr="008E5781" w:rsidRDefault="0054400F" w:rsidP="008E5781">
      <w:pPr>
        <w:jc w:val="center"/>
        <w:rPr>
          <w:rFonts w:asciiTheme="minorHAnsi" w:hAnsiTheme="minorHAnsi" w:cstheme="minorHAnsi"/>
          <w:sz w:val="22"/>
          <w:szCs w:val="22"/>
        </w:rPr>
      </w:pPr>
      <w:r w:rsidRPr="00D42500">
        <w:rPr>
          <w:rFonts w:asciiTheme="minorHAnsi" w:hAnsiTheme="minorHAnsi"/>
          <w:b/>
          <w:sz w:val="22"/>
          <w:szCs w:val="22"/>
        </w:rPr>
        <w:t xml:space="preserve">Erklæringen gjelder </w:t>
      </w:r>
      <w:r w:rsidR="008E5781" w:rsidRPr="008E5781">
        <w:rPr>
          <w:rFonts w:asciiTheme="minorHAnsi" w:hAnsiTheme="minorHAnsi" w:cstheme="minorHAnsi"/>
          <w:b/>
          <w:sz w:val="22"/>
          <w:szCs w:val="22"/>
        </w:rPr>
        <w:t>uavhengig utredning for muligheten for reetablering av trikketilbud Øraker – Jar/Bekkestua</w:t>
      </w:r>
    </w:p>
    <w:p w14:paraId="343C2CE1" w14:textId="3B3DE5A8" w:rsidR="0054400F" w:rsidRPr="00D42500" w:rsidRDefault="0054400F" w:rsidP="0054400F">
      <w:pPr>
        <w:pStyle w:val="NormalWeb"/>
        <w:spacing w:after="120"/>
        <w:rPr>
          <w:rFonts w:asciiTheme="minorHAnsi" w:hAnsiTheme="minorHAnsi" w:cs="Times New Roman"/>
          <w:b/>
          <w:i/>
          <w:iCs/>
          <w:sz w:val="22"/>
          <w:szCs w:val="22"/>
        </w:rPr>
      </w:pPr>
    </w:p>
    <w:p w14:paraId="49CC0DD9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</w:pPr>
    </w:p>
    <w:p w14:paraId="33860DBB" w14:textId="00DD6DDB" w:rsidR="008F2900" w:rsidRDefault="008F2900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  <w:r w:rsidRPr="00C505D4"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  <w:t>[Navn på leverandør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] støtter seg på følgende 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virksomhets 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kapasitet for å oppfylle kvalifikasjonskravene (se konkurransegrunnlagets </w:t>
      </w:r>
      <w:r w:rsidR="00444B44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kapittel om kvalifikasjonskrav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>)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:</w:t>
      </w:r>
    </w:p>
    <w:p w14:paraId="69B2D86A" w14:textId="77777777" w:rsidR="00C505D4" w:rsidRP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379"/>
      </w:tblGrid>
      <w:tr w:rsidR="008F2900" w:rsidRPr="00EA563F" w14:paraId="3A69F402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4DA25A6F" w14:textId="1CB3529F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Støtte</w:t>
            </w:r>
            <w:r w:rsidR="000453F3"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nde virksomhets</w:t>
            </w: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navn</w:t>
            </w:r>
          </w:p>
        </w:tc>
        <w:tc>
          <w:tcPr>
            <w:tcW w:w="6379" w:type="dxa"/>
          </w:tcPr>
          <w:p w14:paraId="687422EC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8F2900" w:rsidRPr="00EA563F" w14:paraId="6B8D391D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389C8604" w14:textId="77777777" w:rsidR="00E24516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ummer</w:t>
            </w: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/</w:t>
            </w:r>
          </w:p>
          <w:p w14:paraId="19E57A2B" w14:textId="4246FE74" w:rsidR="008F2900" w:rsidRPr="008F2900" w:rsidRDefault="008B0AF5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f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ødselsn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r</w:t>
            </w:r>
          </w:p>
        </w:tc>
        <w:tc>
          <w:tcPr>
            <w:tcW w:w="6379" w:type="dxa"/>
          </w:tcPr>
          <w:p w14:paraId="138C77D9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B6ECCDB" w14:textId="77777777" w:rsidR="00444B44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4177C16D" w14:textId="0D254343" w:rsidR="008B0AF5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Den støttende virk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s</w:t>
      </w:r>
      <w:r w:rsidR="000453F3" w:rsidRPr="00444B44">
        <w:rPr>
          <w:rFonts w:asciiTheme="minorHAnsi" w:hAnsiTheme="minorHAnsi" w:cs="Times New Roman"/>
          <w:color w:val="auto"/>
          <w:sz w:val="22"/>
          <w:szCs w:val="22"/>
        </w:rPr>
        <w:t>om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heten bidrar til å oppfylle følgende kvalifikasjonskrav:</w:t>
      </w:r>
    </w:p>
    <w:p w14:paraId="69921244" w14:textId="77777777" w:rsidR="00C505D4" w:rsidRPr="00444B4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CF3383" w14:paraId="623AF2CC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136AC9D" w14:textId="2B31FBDA" w:rsidR="00CF3383" w:rsidRDefault="00444B44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988DAB4" w14:textId="304DB528" w:rsidR="00CF3383" w:rsidRDefault="00CF338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CF3383" w14:paraId="45B65BDF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A8159EC" w14:textId="4D8A0201" w:rsidR="000544F3" w:rsidRPr="00444B44" w:rsidRDefault="00610C0E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Ø</w:t>
            </w:r>
            <w:r w:rsidR="00CF3383"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konomiske og finansiell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kapasitet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1F637619" w14:textId="1373E584" w:rsidR="00CF3383" w:rsidRDefault="00CF338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72A5B4B7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right w:val="none" w:sz="0" w:space="0" w:color="auto"/>
            </w:tcBorders>
          </w:tcPr>
          <w:p w14:paraId="1478AAB8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743A10DC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6CF3DA2A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160E311" w14:textId="2DFB49EE" w:rsidR="000544F3" w:rsidRDefault="0015115D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Det bekreftes at</w:t>
            </w:r>
            <w:r w:rsid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støttende virksomhet </w:t>
            </w:r>
            <w:r w:rsidR="000A6725"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og leverandør</w:t>
            </w:r>
            <w:r w:rsidR="000A6725" w:rsidRPr="00586B5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er solidarisk</w:t>
            </w:r>
            <w:r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ansvarlig for utførelsen av kontrakten</w:t>
            </w:r>
            <w:r w:rsidR="00E24516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.</w:t>
            </w:r>
          </w:p>
        </w:tc>
      </w:tr>
    </w:tbl>
    <w:p w14:paraId="44D83A0E" w14:textId="03657289" w:rsidR="008B0AF5" w:rsidRDefault="008B0AF5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0544F3" w14:paraId="54443585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3F1F110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3B9A6E4" w14:textId="77777777" w:rsidR="000544F3" w:rsidRDefault="000544F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0544F3" w14:paraId="09D756C5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417CCAA" w14:textId="5B6AFCDF" w:rsidR="000544F3" w:rsidRPr="00444B44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T</w:t>
            </w:r>
            <w:r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ekniske og faglige kvalifikasjoner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00139211" w14:textId="77777777" w:rsidR="000544F3" w:rsidRDefault="000544F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6D318A0F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bottom w:val="single" w:sz="4" w:space="0" w:color="auto"/>
              <w:right w:val="none" w:sz="0" w:space="0" w:color="auto"/>
            </w:tcBorders>
          </w:tcPr>
          <w:p w14:paraId="79EA1075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3174E993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5FD18389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3B7" w14:textId="3542802A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Det bekreftes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at leverandør vil ha rådighet over nødvendige ressurser fra</w:t>
            </w:r>
            <w:r w:rsidR="00B81265"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i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henhold til kvalifikasjonskravene</w:t>
            </w:r>
            <w:r w:rsidR="00613225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for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hele kontraktsperioden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w14:paraId="36FD34BB" w14:textId="2ADCB636" w:rsidR="000544F3" w:rsidRDefault="000544F3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2BDB0950" w14:textId="1624C6FA" w:rsidR="00A60DEE" w:rsidRDefault="001F5C09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 w:rsidRPr="000544F3">
        <w:rPr>
          <w:rFonts w:asciiTheme="minorHAnsi" w:hAnsiTheme="minorHAnsi" w:cs="Times New Roman"/>
          <w:color w:val="auto"/>
          <w:sz w:val="22"/>
          <w:szCs w:val="22"/>
        </w:rPr>
        <w:t>Støtte</w:t>
      </w:r>
      <w:r w:rsidR="00E00807">
        <w:rPr>
          <w:rFonts w:asciiTheme="minorHAnsi" w:hAnsiTheme="minorHAnsi" w:cs="Times New Roman"/>
          <w:color w:val="auto"/>
          <w:sz w:val="22"/>
          <w:szCs w:val="22"/>
        </w:rPr>
        <w:t xml:space="preserve">nde 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foretak </w:t>
      </w:r>
      <w:r w:rsidRPr="000544F3">
        <w:rPr>
          <w:rFonts w:asciiTheme="minorHAnsi" w:hAnsiTheme="minorHAnsi" w:cs="Times New Roman"/>
          <w:color w:val="auto"/>
          <w:sz w:val="22"/>
          <w:szCs w:val="22"/>
        </w:rPr>
        <w:t>må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levere inn eg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et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ESPD-skjema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.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</w:t>
      </w:r>
    </w:p>
    <w:p w14:paraId="55275D16" w14:textId="622AEC5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23BA5752" w14:textId="0476004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 xml:space="preserve">Forpliktelseserklæringen skal være underskrevet av en person i </w:t>
      </w:r>
      <w:r w:rsidR="00A374E2">
        <w:rPr>
          <w:rFonts w:asciiTheme="minorHAnsi" w:hAnsiTheme="minorHAnsi" w:cs="Times New Roman"/>
          <w:color w:val="auto"/>
          <w:sz w:val="22"/>
          <w:szCs w:val="22"/>
        </w:rPr>
        <w:t xml:space="preserve">den </w:t>
      </w:r>
      <w:r>
        <w:rPr>
          <w:rFonts w:asciiTheme="minorHAnsi" w:hAnsiTheme="minorHAnsi" w:cs="Times New Roman"/>
          <w:color w:val="auto"/>
          <w:sz w:val="22"/>
          <w:szCs w:val="22"/>
        </w:rPr>
        <w:t>støttende virksomhet som i henhold til firmaattest er bemyndiget til å signere på vegne av virksomheten.</w:t>
      </w:r>
    </w:p>
    <w:p w14:paraId="64CEB174" w14:textId="3929C59A" w:rsidR="00B81265" w:rsidRDefault="00B81265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128E8408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4EAAC7F2" w14:textId="7C292F94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____________________________________________________________________________</w:t>
      </w:r>
    </w:p>
    <w:p w14:paraId="2064B4CA" w14:textId="43531FFE" w:rsidR="00A374E2" w:rsidRDefault="00C505D4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 w:rsidRPr="00C505D4">
        <w:rPr>
          <w:rFonts w:asciiTheme="minorHAnsi" w:hAnsiTheme="minorHAnsi" w:cs="Times New Roman"/>
          <w:sz w:val="22"/>
          <w:szCs w:val="22"/>
        </w:rPr>
        <w:t>DATO</w:t>
      </w:r>
      <w:r w:rsidRPr="00C505D4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Pr="00C505D4">
        <w:rPr>
          <w:rFonts w:asciiTheme="minorHAnsi" w:hAnsiTheme="minorHAnsi" w:cs="Times New Roman"/>
          <w:sz w:val="22"/>
          <w:szCs w:val="22"/>
        </w:rPr>
        <w:t>UNDERSKRIFT</w:t>
      </w:r>
    </w:p>
    <w:p w14:paraId="4C75A4DE" w14:textId="77777777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71C5509B" w14:textId="1EF61D49" w:rsidR="00A374E2" w:rsidRP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>__________________________________________</w:t>
      </w:r>
    </w:p>
    <w:p w14:paraId="44F65AC9" w14:textId="24236241" w:rsid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  <w:t>NAVN MED BLOKKBOKSTAVER</w:t>
      </w:r>
    </w:p>
    <w:sectPr w:rsidR="00C505D4" w:rsidSect="005440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709" w:right="1134" w:bottom="709" w:left="1418" w:header="567" w:footer="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EF41E" w14:textId="77777777" w:rsidR="004B7C5C" w:rsidRDefault="004B7C5C">
      <w:r>
        <w:separator/>
      </w:r>
    </w:p>
  </w:endnote>
  <w:endnote w:type="continuationSeparator" w:id="0">
    <w:p w14:paraId="725BEA61" w14:textId="77777777" w:rsidR="004B7C5C" w:rsidRDefault="004B7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458C" w14:textId="77777777" w:rsidR="00613225" w:rsidRDefault="0061322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80F0" w14:textId="2CC3F860" w:rsidR="00956176" w:rsidRPr="00FE786F" w:rsidRDefault="00956176" w:rsidP="00FE786F">
    <w:pPr>
      <w:jc w:val="center"/>
      <w:rPr>
        <w:rFonts w:asciiTheme="minorHAnsi" w:hAnsiTheme="minorHAnsi" w:cstheme="minorHAnsi"/>
      </w:rPr>
    </w:pPr>
    <w:r w:rsidRPr="00FE786F">
      <w:rPr>
        <w:rFonts w:asciiTheme="minorHAnsi" w:hAnsiTheme="minorHAnsi" w:cstheme="minorHAnsi"/>
        <w:snapToGrid w:val="0"/>
        <w:lang w:eastAsia="en-US"/>
      </w:rPr>
      <w:t xml:space="preserve">Side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  <w:r w:rsidRPr="00FE786F">
      <w:rPr>
        <w:rFonts w:asciiTheme="minorHAnsi" w:hAnsiTheme="minorHAnsi" w:cstheme="minorHAnsi"/>
        <w:snapToGrid w:val="0"/>
        <w:lang w:eastAsia="en-US"/>
      </w:rPr>
      <w:t xml:space="preserve"> </w:t>
    </w:r>
    <w:proofErr w:type="spellStart"/>
    <w:r w:rsidRPr="00FE786F">
      <w:rPr>
        <w:rFonts w:asciiTheme="minorHAnsi" w:hAnsiTheme="minorHAnsi" w:cstheme="minorHAnsi"/>
        <w:snapToGrid w:val="0"/>
        <w:lang w:eastAsia="en-US"/>
      </w:rPr>
      <w:t>of</w:t>
    </w:r>
    <w:proofErr w:type="spellEnd"/>
    <w:r w:rsidRPr="00FE786F">
      <w:rPr>
        <w:rFonts w:asciiTheme="minorHAnsi" w:hAnsiTheme="minorHAnsi" w:cstheme="minorHAnsi"/>
        <w:snapToGrid w:val="0"/>
        <w:lang w:eastAsia="en-US"/>
      </w:rPr>
      <w:t xml:space="preserve">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A997" w14:textId="0E91420A" w:rsidR="00B81265" w:rsidRPr="00B81265" w:rsidRDefault="00B81265">
    <w:pPr>
      <w:pStyle w:val="Bunntekst"/>
      <w:rPr>
        <w:rFonts w:asciiTheme="minorHAnsi" w:hAnsiTheme="minorHAnsi" w:cstheme="minorHAnsi"/>
      </w:rPr>
    </w:pPr>
    <w:r w:rsidRPr="00B81265">
      <w:rPr>
        <w:rFonts w:asciiTheme="minorHAnsi" w:hAnsiTheme="minorHAnsi" w:cstheme="minorHAnsi"/>
      </w:rPr>
      <w:t xml:space="preserve">Bærum kommune – Forpliktelseserklæring </w:t>
    </w:r>
    <w:r w:rsidR="00472301"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B81265">
      <w:rPr>
        <w:rFonts w:asciiTheme="minorHAnsi" w:hAnsiTheme="minorHAnsi" w:cstheme="minorHAnsi"/>
        <w:snapToGrid w:val="0"/>
        <w:lang w:eastAsia="en-US"/>
      </w:rPr>
      <w:t xml:space="preserve">Side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9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 w:rsidRPr="00B81265">
      <w:rPr>
        <w:rFonts w:asciiTheme="minorHAnsi" w:hAnsiTheme="minorHAnsi" w:cstheme="minorHAnsi"/>
        <w:snapToGrid w:val="0"/>
        <w:lang w:eastAsia="en-US"/>
      </w:rPr>
      <w:t xml:space="preserve"> av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12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6839D" w14:textId="77777777" w:rsidR="004B7C5C" w:rsidRDefault="004B7C5C">
      <w:r>
        <w:separator/>
      </w:r>
    </w:p>
  </w:footnote>
  <w:footnote w:type="continuationSeparator" w:id="0">
    <w:p w14:paraId="32AE0624" w14:textId="77777777" w:rsidR="004B7C5C" w:rsidRDefault="004B7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71D1" w14:textId="77777777" w:rsidR="00613225" w:rsidRDefault="0061322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3A21" w14:textId="77777777" w:rsidR="00613225" w:rsidRDefault="006132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B81265" w14:paraId="6D616C71" w14:textId="77777777" w:rsidTr="0093683A">
      <w:tc>
        <w:tcPr>
          <w:tcW w:w="8647" w:type="dxa"/>
        </w:tcPr>
        <w:p w14:paraId="31DC597A" w14:textId="77777777" w:rsidR="00B81265" w:rsidRPr="008D759F" w:rsidRDefault="00B81265" w:rsidP="00B81265">
          <w:pPr>
            <w:jc w:val="right"/>
            <w:rPr>
              <w:sz w:val="42"/>
              <w:szCs w:val="42"/>
            </w:rPr>
          </w:pPr>
          <w:bookmarkStart w:id="0" w:name="_Hlt81811456"/>
          <w:bookmarkEnd w:id="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959AA46" wp14:editId="2FE6324C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5" name="Bilde 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sz w:val="42"/>
              <w:szCs w:val="42"/>
            </w:rPr>
            <w:t>BÆRUM KOMMUNE</w:t>
          </w:r>
        </w:p>
      </w:tc>
    </w:tr>
    <w:tr w:rsidR="00B81265" w14:paraId="47963AC6" w14:textId="77777777" w:rsidTr="0093683A">
      <w:tc>
        <w:tcPr>
          <w:tcW w:w="8647" w:type="dxa"/>
        </w:tcPr>
        <w:p w14:paraId="4D8A240F" w14:textId="77777777" w:rsidR="00B81265" w:rsidRDefault="004B7C5C" w:rsidP="00B81265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DB622503-72E3-40E8-878B-737E514AEBD6}"/>
              <w:text/>
            </w:sdtPr>
            <w:sdtEndPr/>
            <w:sdtContent>
              <w:bookmarkStart w:id="1" w:name="Soa_Navn"/>
              <w:r w:rsidR="00B81265">
                <w:rPr>
                  <w:noProof/>
                </w:rPr>
                <w:t>Anskaffelser</w:t>
              </w:r>
            </w:sdtContent>
          </w:sdt>
          <w:bookmarkEnd w:id="1"/>
        </w:p>
      </w:tc>
    </w:tr>
  </w:tbl>
  <w:p w14:paraId="155C2C41" w14:textId="77777777" w:rsidR="00FA7CF9" w:rsidRDefault="004B7C5C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2" w:name="Sdo_DokDatoXX"/>
        <w:bookmarkStart w:id="3" w:name="Sdo_DokDato"/>
        <w:r w:rsidR="00BA1B91">
          <w:rPr>
            <w:b/>
            <w:noProof/>
          </w:rPr>
          <w:t>​</w:t>
        </w:r>
      </w:sdtContent>
    </w:sdt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A2F9B"/>
    <w:multiLevelType w:val="hybridMultilevel"/>
    <w:tmpl w:val="C778EA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2FD4074"/>
    <w:multiLevelType w:val="hybridMultilevel"/>
    <w:tmpl w:val="AB963C48"/>
    <w:lvl w:ilvl="0" w:tplc="730606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F242B"/>
    <w:multiLevelType w:val="hybridMultilevel"/>
    <w:tmpl w:val="8F8EE1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5177081">
    <w:abstractNumId w:val="14"/>
  </w:num>
  <w:num w:numId="2" w16cid:durableId="6943546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06530659">
    <w:abstractNumId w:val="18"/>
  </w:num>
  <w:num w:numId="4" w16cid:durableId="1277979391">
    <w:abstractNumId w:val="29"/>
  </w:num>
  <w:num w:numId="5" w16cid:durableId="795371022">
    <w:abstractNumId w:val="7"/>
  </w:num>
  <w:num w:numId="6" w16cid:durableId="2106877485">
    <w:abstractNumId w:val="17"/>
  </w:num>
  <w:num w:numId="7" w16cid:durableId="536506742">
    <w:abstractNumId w:val="10"/>
  </w:num>
  <w:num w:numId="8" w16cid:durableId="7634342">
    <w:abstractNumId w:val="23"/>
  </w:num>
  <w:num w:numId="9" w16cid:durableId="1775322123">
    <w:abstractNumId w:val="20"/>
  </w:num>
  <w:num w:numId="10" w16cid:durableId="157383964">
    <w:abstractNumId w:val="9"/>
  </w:num>
  <w:num w:numId="11" w16cid:durableId="525095281">
    <w:abstractNumId w:val="15"/>
  </w:num>
  <w:num w:numId="12" w16cid:durableId="1054357440">
    <w:abstractNumId w:val="5"/>
  </w:num>
  <w:num w:numId="13" w16cid:durableId="1778528189">
    <w:abstractNumId w:val="26"/>
  </w:num>
  <w:num w:numId="14" w16cid:durableId="964769651">
    <w:abstractNumId w:val="25"/>
  </w:num>
  <w:num w:numId="15" w16cid:durableId="1962148704">
    <w:abstractNumId w:val="12"/>
  </w:num>
  <w:num w:numId="16" w16cid:durableId="1025520908">
    <w:abstractNumId w:val="32"/>
  </w:num>
  <w:num w:numId="17" w16cid:durableId="831338744">
    <w:abstractNumId w:val="24"/>
  </w:num>
  <w:num w:numId="18" w16cid:durableId="1070083029">
    <w:abstractNumId w:val="13"/>
  </w:num>
  <w:num w:numId="19" w16cid:durableId="256443315">
    <w:abstractNumId w:val="6"/>
  </w:num>
  <w:num w:numId="20" w16cid:durableId="501968714">
    <w:abstractNumId w:val="19"/>
  </w:num>
  <w:num w:numId="21" w16cid:durableId="2053647494">
    <w:abstractNumId w:val="11"/>
  </w:num>
  <w:num w:numId="22" w16cid:durableId="1545023964">
    <w:abstractNumId w:val="22"/>
  </w:num>
  <w:num w:numId="23" w16cid:durableId="1544906850">
    <w:abstractNumId w:val="2"/>
  </w:num>
  <w:num w:numId="24" w16cid:durableId="1661688560">
    <w:abstractNumId w:val="16"/>
  </w:num>
  <w:num w:numId="25" w16cid:durableId="950939600">
    <w:abstractNumId w:val="31"/>
  </w:num>
  <w:num w:numId="26" w16cid:durableId="708912992">
    <w:abstractNumId w:val="27"/>
  </w:num>
  <w:num w:numId="27" w16cid:durableId="755443953">
    <w:abstractNumId w:val="8"/>
  </w:num>
  <w:num w:numId="28" w16cid:durableId="1508980469">
    <w:abstractNumId w:val="4"/>
  </w:num>
  <w:num w:numId="29" w16cid:durableId="1211383176">
    <w:abstractNumId w:val="30"/>
  </w:num>
  <w:num w:numId="30" w16cid:durableId="219832772">
    <w:abstractNumId w:val="3"/>
  </w:num>
  <w:num w:numId="31" w16cid:durableId="795561669">
    <w:abstractNumId w:val="33"/>
  </w:num>
  <w:num w:numId="32" w16cid:durableId="2075665050">
    <w:abstractNumId w:val="21"/>
  </w:num>
  <w:num w:numId="33" w16cid:durableId="1578512396">
    <w:abstractNumId w:val="28"/>
  </w:num>
  <w:num w:numId="34" w16cid:durableId="584338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453F3"/>
    <w:rsid w:val="000544F3"/>
    <w:rsid w:val="00066C6D"/>
    <w:rsid w:val="00085BA3"/>
    <w:rsid w:val="000A6725"/>
    <w:rsid w:val="00110AA1"/>
    <w:rsid w:val="00111D24"/>
    <w:rsid w:val="001235E3"/>
    <w:rsid w:val="0015115D"/>
    <w:rsid w:val="00177478"/>
    <w:rsid w:val="001965DC"/>
    <w:rsid w:val="001B5E70"/>
    <w:rsid w:val="001F5C09"/>
    <w:rsid w:val="00202DD2"/>
    <w:rsid w:val="002B54C2"/>
    <w:rsid w:val="002D5E93"/>
    <w:rsid w:val="0031649B"/>
    <w:rsid w:val="003C2E9F"/>
    <w:rsid w:val="0040015E"/>
    <w:rsid w:val="004265F1"/>
    <w:rsid w:val="00444B44"/>
    <w:rsid w:val="00446021"/>
    <w:rsid w:val="0047053C"/>
    <w:rsid w:val="00472301"/>
    <w:rsid w:val="00477791"/>
    <w:rsid w:val="004B7C5C"/>
    <w:rsid w:val="00543A3E"/>
    <w:rsid w:val="0054400F"/>
    <w:rsid w:val="005776F5"/>
    <w:rsid w:val="00586B52"/>
    <w:rsid w:val="005A27F0"/>
    <w:rsid w:val="00610C0E"/>
    <w:rsid w:val="00613225"/>
    <w:rsid w:val="007405AC"/>
    <w:rsid w:val="007B33BD"/>
    <w:rsid w:val="007C02CC"/>
    <w:rsid w:val="007C4EE8"/>
    <w:rsid w:val="007F5EF8"/>
    <w:rsid w:val="008408C0"/>
    <w:rsid w:val="00862574"/>
    <w:rsid w:val="008746A0"/>
    <w:rsid w:val="00883C11"/>
    <w:rsid w:val="008971C0"/>
    <w:rsid w:val="008B0AF5"/>
    <w:rsid w:val="008E5781"/>
    <w:rsid w:val="008F2900"/>
    <w:rsid w:val="00956176"/>
    <w:rsid w:val="009D4CD0"/>
    <w:rsid w:val="00A374E2"/>
    <w:rsid w:val="00A60DEE"/>
    <w:rsid w:val="00A86674"/>
    <w:rsid w:val="00AB6DE3"/>
    <w:rsid w:val="00B63A45"/>
    <w:rsid w:val="00B665B9"/>
    <w:rsid w:val="00B81265"/>
    <w:rsid w:val="00B84B05"/>
    <w:rsid w:val="00BA1B91"/>
    <w:rsid w:val="00C03FF8"/>
    <w:rsid w:val="00C378C6"/>
    <w:rsid w:val="00C505D4"/>
    <w:rsid w:val="00C55778"/>
    <w:rsid w:val="00C67279"/>
    <w:rsid w:val="00CA028D"/>
    <w:rsid w:val="00CB267B"/>
    <w:rsid w:val="00CF3383"/>
    <w:rsid w:val="00D42500"/>
    <w:rsid w:val="00E00807"/>
    <w:rsid w:val="00E24516"/>
    <w:rsid w:val="00E45A22"/>
    <w:rsid w:val="00E904F5"/>
    <w:rsid w:val="00EA563F"/>
    <w:rsid w:val="00F14C2A"/>
    <w:rsid w:val="00F71499"/>
    <w:rsid w:val="00F95E3E"/>
    <w:rsid w:val="00FA4DD2"/>
    <w:rsid w:val="00FA7CF9"/>
    <w:rsid w:val="00FB47EE"/>
    <w:rsid w:val="00FB6894"/>
    <w:rsid w:val="00FE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2AD66"/>
  <w15:docId w15:val="{9888818F-2D24-4AEB-BF47-26B92619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table" w:styleId="Listetabell3uthevingsfarge3">
    <w:name w:val="List Table 3 Accent 3"/>
    <w:basedOn w:val="Vanligtabell"/>
    <w:uiPriority w:val="48"/>
    <w:rsid w:val="008B0AF5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character" w:styleId="Merknadsreferanse">
    <w:name w:val="annotation reference"/>
    <w:basedOn w:val="Standardskriftforavsnitt"/>
    <w:semiHidden/>
    <w:unhideWhenUsed/>
    <w:rsid w:val="007C02CC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7C02C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7C02CC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7C02CC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7C02CC"/>
    <w:rPr>
      <w:b/>
      <w:bCs/>
    </w:rPr>
  </w:style>
  <w:style w:type="paragraph" w:styleId="Revisjon">
    <w:name w:val="Revision"/>
    <w:hidden/>
    <w:uiPriority w:val="99"/>
    <w:semiHidden/>
    <w:rsid w:val="007C02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ria\OneDrive%20-%20B&#230;rum%20kommune\Konkurranser%202026\Uavhengig%20utredning%20-%20MTT\Siste%20versjoner\Endelig\21.%20Forpliktelseserkl&#230;ring%20st&#248;ttende%20virksomhet%20%5b1541%5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066C6D"/>
    <w:rsid w:val="003A4D56"/>
    <w:rsid w:val="003A6A77"/>
    <w:rsid w:val="00542658"/>
    <w:rsid w:val="005B68E1"/>
    <w:rsid w:val="008746A0"/>
    <w:rsid w:val="00C6031A"/>
    <w:rsid w:val="00D05798"/>
    <w:rsid w:val="00D40EFB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properties>
    <language/>
    <mutualMergeSupport>False</mutualMergeSupport>
    <språkKode/>
    <showHiddenMark>False</showHiddenMark>
    <docs>
      <doc>
        <sdm_sdfid/>
        <sdm_watermark/>
      </doc>
    </docs>
    <websakInfo>
      <fletteDato>09.06.2026</fletteDato>
      <sakid>2020045011</sakid>
      <jpid>2021721999</jpid>
      <filUnique>13548288</filUnique>
      <filChecksumFørFlett>jDOnMVSKLKyrzZJ2FEBz1A==</filChecksumFørFlett>
      <erHoveddokument>True</erHoveddokument>
      <tekstMal>21. Forpliktelseserklæring støttende virksomhet [1541]</tekstMal>
      <dcTitle>&amp;lt;skriv tittel her&amp;gt;</dcTitle>
    </websakInfo>
    <sdm_dummy/>
    <templateURI>docx</templateURI>
    <mergeMode>MergeOne</mergeMode>
  </properties>
  <body/>
  <footer/>
  <header>
    <Sdo_DokDato>09.06.2026</Sdo_DokDato>
    <Soa_Navn>Anskaffelser</Soa_Navn>
    <Sdo_DokDatoXX>​</Sdo_DokDatoXX>
  </header>
</document>
</file>

<file path=customXml/itemProps1.xml><?xml version="1.0" encoding="utf-8"?>
<ds:datastoreItem xmlns:ds="http://schemas.openxmlformats.org/officeDocument/2006/customXml" ds:itemID="{DB622503-72E3-40E8-878B-737E514AEB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Forpliktelseserklæring støttende virksomhet [1541]</Template>
  <TotalTime>5</TotalTime>
  <Pages>1</Pages>
  <Words>216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1541 Forpliktelseserklæring støttende virksomhet</vt:lpstr>
      <vt:lpstr>Saknr</vt:lpstr>
    </vt:vector>
  </TitlesOfParts>
  <Company>Bærum kommune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&amp;lt;skriv tittel her&amp;gt;</dc:title>
  <dc:creator>Camilla Brunvoll</dc:creator>
  <cp:lastModifiedBy>Jorunn L Rian</cp:lastModifiedBy>
  <cp:revision>4</cp:revision>
  <cp:lastPrinted>2004-06-09T13:45:00Z</cp:lastPrinted>
  <dcterms:created xsi:type="dcterms:W3CDTF">2026-06-09T13:10:00Z</dcterms:created>
  <dcterms:modified xsi:type="dcterms:W3CDTF">2026-06-10T04:57:00Z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2021-01-19T20:38:00Z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64b62fa3-6e97-4e74-a87c-00007fa69466</vt:lpwstr>
  </property>
  <property fmtid="{D5CDD505-2E9C-101B-9397-08002B2CF9AE}" pid="8" name="MSIP_Label_593ecc0f-ccb9-4361-8333-eab9c279fcaa_ContentBits">
    <vt:lpwstr>0</vt:lpwstr>
  </property>
</Properties>
</file>